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fe58" w14:paraId="31cfe58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1E010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TRGOVAČKOG </w:t>
      </w:r>
    </w:p>
    <w:p w:rsidRDefault="00C74209" w:rsidP="00C74209" w:rsidR="00C74209">
      <w:pPr>
        <w:jc w:val="both"/>
      </w:pPr>
      <w:r>
        <w:t xml:space="preserve">SUDA U </w:t>
      </w:r>
      <w:r w:rsidR="00C042CE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652580">
        <w:t>229</w:t>
      </w:r>
      <w:r>
        <w:t>/201</w:t>
      </w:r>
      <w:r w:rsidR="00C042CE">
        <w:t>6</w:t>
      </w:r>
      <w:r>
        <w:t>-</w:t>
      </w:r>
      <w:r w:rsidR="00F763F3">
        <w:t>7</w:t>
      </w:r>
      <w:r w:rsidR="00831714">
        <w:t>5</w:t>
      </w: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652580" w:rsidR="00652580">
      <w:pPr>
        <w:jc w:val="both"/>
      </w:pPr>
      <w:r>
        <w:t xml:space="preserve">     TRGOVAČKI SUD U OSIJEKU STALNA SLUŽBA TRGOVAČKOG SUDA U </w:t>
      </w:r>
      <w:r w:rsidR="00E6256C">
        <w:t>SLAVONSKOM BRODU</w:t>
      </w:r>
      <w:r>
        <w:t xml:space="preserve">, po stečajnom sucu Davorinu Pavičić, </w:t>
      </w:r>
      <w:r w:rsidR="00652580">
        <w:t xml:space="preserve">u prethodnom postupku </w:t>
      </w:r>
      <w:r w:rsidR="000A746F">
        <w:t>dužnika</w:t>
      </w:r>
      <w:r w:rsidR="00652580">
        <w:t xml:space="preserve"> </w:t>
      </w:r>
      <w:r w:rsidR="00E6256C">
        <w:t xml:space="preserve">TRENTO </w:t>
      </w:r>
      <w:r w:rsidR="00831714">
        <w:t>d.o.o.</w:t>
      </w:r>
      <w:r w:rsidR="00E6256C">
        <w:t xml:space="preserve"> za proizvodnju i trgovinu </w:t>
      </w:r>
      <w:proofErr w:type="spellStart"/>
      <w:r w:rsidR="00E6256C">
        <w:t>Ivandol</w:t>
      </w:r>
      <w:proofErr w:type="spellEnd"/>
      <w:r w:rsidR="00E6256C">
        <w:t xml:space="preserve"> 58, 34322 IVANDOL, OIB:90225857729, </w:t>
      </w:r>
      <w:r w:rsidR="00652580">
        <w:t xml:space="preserve">odlučujući o </w:t>
      </w:r>
      <w:r w:rsidR="000A746F">
        <w:t xml:space="preserve">nagradi povjereniku u </w:t>
      </w:r>
      <w:proofErr w:type="spellStart"/>
      <w:r w:rsidR="00652580">
        <w:t>predsteč</w:t>
      </w:r>
      <w:r w:rsidR="00E6256C">
        <w:t>a</w:t>
      </w:r>
      <w:r w:rsidR="00652580">
        <w:t>jno</w:t>
      </w:r>
      <w:r w:rsidR="000A746F">
        <w:t>m</w:t>
      </w:r>
      <w:proofErr w:type="spellEnd"/>
      <w:r w:rsidR="00652580">
        <w:t xml:space="preserve"> postupk</w:t>
      </w:r>
      <w:r w:rsidR="000A746F">
        <w:t>u</w:t>
      </w:r>
      <w:r w:rsidR="00652580">
        <w:t xml:space="preserve"> dana 2</w:t>
      </w:r>
      <w:r w:rsidR="00831714">
        <w:t>8</w:t>
      </w:r>
      <w:r w:rsidR="00652580">
        <w:t>.</w:t>
      </w:r>
      <w:r w:rsidR="00E6256C">
        <w:t xml:space="preserve">lipnja </w:t>
      </w:r>
      <w:r w:rsidR="00652580">
        <w:t xml:space="preserve">2016.godine </w:t>
      </w:r>
    </w:p>
    <w:p w:rsidRDefault="00652580" w:rsidP="00652580" w:rsidR="00652580">
      <w:pPr>
        <w:jc w:val="center"/>
      </w:pPr>
      <w:r>
        <w:t>R i j e š i o</w:t>
      </w:r>
      <w:r w:rsidR="00E6256C">
        <w:t xml:space="preserve"> </w:t>
      </w:r>
      <w:r>
        <w:t xml:space="preserve"> j e</w:t>
      </w:r>
    </w:p>
    <w:p w:rsidRDefault="00652580" w:rsidP="00652580" w:rsidR="00652580">
      <w:pPr>
        <w:jc w:val="center"/>
      </w:pPr>
    </w:p>
    <w:p w:rsidRDefault="00652580" w:rsidP="00CB6CB1" w:rsidR="00A100B2">
      <w:pPr>
        <w:jc w:val="both"/>
      </w:pPr>
      <w:r>
        <w:t xml:space="preserve">Nalaže se dužniku </w:t>
      </w:r>
      <w:r w:rsidR="00E6256C">
        <w:t xml:space="preserve">TRENTO </w:t>
      </w:r>
      <w:r w:rsidR="00831714">
        <w:t>d.o.o.</w:t>
      </w:r>
      <w:r w:rsidR="00E6256C">
        <w:t xml:space="preserve"> za proizvodnju i trgovinu </w:t>
      </w:r>
      <w:proofErr w:type="spellStart"/>
      <w:r w:rsidR="00E6256C">
        <w:t>Ivandol</w:t>
      </w:r>
      <w:proofErr w:type="spellEnd"/>
      <w:r w:rsidR="00E6256C">
        <w:t xml:space="preserve"> 58, 34322 IVANDOL, OIB:90225857729,</w:t>
      </w:r>
      <w:r>
        <w:t xml:space="preserve"> platiti </w:t>
      </w:r>
      <w:r w:rsidR="00AC3437">
        <w:t xml:space="preserve">povjereniku Vinka Ivanković, Svetog A. Padovanskog 5a, Vinkovci iznos od 10.000,00 Kn bruto </w:t>
      </w:r>
      <w:r>
        <w:t xml:space="preserve">na </w:t>
      </w:r>
      <w:r w:rsidR="00AC3437">
        <w:t xml:space="preserve">ime nagrade za obavljene poslove povjerenika u </w:t>
      </w:r>
      <w:proofErr w:type="spellStart"/>
      <w:r w:rsidR="00AC3437">
        <w:t>predstečajnom</w:t>
      </w:r>
      <w:proofErr w:type="spellEnd"/>
      <w:r w:rsidR="00AC3437">
        <w:t xml:space="preserve"> postupku</w:t>
      </w:r>
      <w:r w:rsidR="0021651E">
        <w:t xml:space="preserve"> na žiro račun broj IBAN-HR4325000093120429340</w:t>
      </w:r>
      <w:r w:rsidR="00CB6CB1">
        <w:t>.</w:t>
      </w:r>
    </w:p>
    <w:p w:rsidRDefault="00A100B2" w:rsidP="00A100B2" w:rsidR="0021651E">
      <w:pPr>
        <w:jc w:val="center"/>
      </w:pPr>
      <w:r>
        <w:t>O b r a z l o ž e nj e</w:t>
      </w:r>
    </w:p>
    <w:p w:rsidRDefault="0021651E" w:rsidP="0021651E" w:rsidR="00CB6CB1">
      <w:r>
        <w:t xml:space="preserve">Vinka Ivanković imenovana je za povjerenika </w:t>
      </w:r>
      <w:proofErr w:type="spellStart"/>
      <w:r>
        <w:t>predstečajnog</w:t>
      </w:r>
      <w:proofErr w:type="spellEnd"/>
      <w:r>
        <w:t xml:space="preserve"> postupka u gornjem predmetu</w:t>
      </w:r>
      <w:r w:rsidR="00CB6CB1">
        <w:t xml:space="preserve">. U tijeku postupka ispitano je 69 tražbina o kojima se je povjerenik </w:t>
      </w:r>
      <w:proofErr w:type="spellStart"/>
      <w:r w:rsidR="00CB6CB1">
        <w:t>predstečajnog</w:t>
      </w:r>
      <w:proofErr w:type="spellEnd"/>
      <w:r w:rsidR="00CB6CB1">
        <w:t xml:space="preserve"> postupka izjasnio pismeno, a učestvovao je i na ročištu naročito za ispitivanje tražbina kao i za ročište za odobrenje </w:t>
      </w:r>
      <w:proofErr w:type="spellStart"/>
      <w:r w:rsidR="00CB6CB1">
        <w:t>predstečajne</w:t>
      </w:r>
      <w:proofErr w:type="spellEnd"/>
      <w:r w:rsidR="00CB6CB1">
        <w:t xml:space="preserve"> nagodbe.</w:t>
      </w:r>
    </w:p>
    <w:p w:rsidRDefault="00CB6CB1" w:rsidP="00CB6CB1" w:rsidR="00A100B2">
      <w:r>
        <w:t xml:space="preserve">Stoga povjereniku pripada pravo na jednokratnu nagradu za poslove obavljene u </w:t>
      </w:r>
      <w:proofErr w:type="spellStart"/>
      <w:r>
        <w:t>predstečajnom</w:t>
      </w:r>
      <w:proofErr w:type="spellEnd"/>
      <w:r>
        <w:t xml:space="preserve"> postupku kako je to navedeno u izreci ovoga rješenja a vodeći računa o složenosti poslova koje je obavio ( član 3 i 15 Uredbe o kriterijima i načinu obračuna i plaćanja nagrade stečajnim upraviteljima)</w:t>
      </w:r>
      <w:r w:rsidR="00831714">
        <w:t>.</w:t>
      </w:r>
    </w:p>
    <w:p w:rsidRDefault="00C74209" w:rsidP="00CB6CB1" w:rsidR="00C74209">
      <w:pPr>
        <w:jc w:val="both"/>
      </w:pP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C042CE">
        <w:t>2</w:t>
      </w:r>
      <w:r w:rsidR="00831714">
        <w:t>8</w:t>
      </w:r>
      <w:r w:rsidR="00FB6773">
        <w:t xml:space="preserve">. </w:t>
      </w:r>
      <w:r w:rsidR="00C042CE">
        <w:t>lipnja</w:t>
      </w:r>
      <w:r>
        <w:t xml:space="preserve"> 201</w:t>
      </w:r>
      <w:r w:rsidR="00FB6773">
        <w:t>6</w:t>
      </w:r>
      <w:r>
        <w:t>.</w:t>
      </w:r>
      <w:r w:rsidR="009C72A9">
        <w:t>g.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FB6773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ovoga rješenja dopuštena je žalba</w:t>
      </w:r>
      <w:r w:rsidR="00C74209" w:rsidRPr="005849BF">
        <w:rPr>
          <w:sz w:val="16"/>
          <w:szCs w:val="16"/>
        </w:rPr>
        <w:t>.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Žalba se podnosi u roku od 8 dana od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dana primitka ovoga rješenja. Žalba se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podnosi VTS RH Zagreb  putem ovoga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suda u 3 primjerka</w:t>
      </w:r>
      <w:r w:rsidR="00D964F0">
        <w:rPr>
          <w:sz w:val="16"/>
          <w:szCs w:val="16"/>
        </w:rPr>
        <w:t>.</w:t>
      </w: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lastRenderedPageBreak/>
        <w:t xml:space="preserve">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proofErr w:type="spellStart"/>
      <w:r w:rsidRPr="00CC1179">
        <w:rPr>
          <w:b/>
          <w:sz w:val="22"/>
          <w:szCs w:val="22"/>
        </w:rPr>
        <w:t>eOglasna</w:t>
      </w:r>
      <w:proofErr w:type="spellEnd"/>
      <w:r w:rsidRPr="00CC1179">
        <w:rPr>
          <w:b/>
          <w:sz w:val="22"/>
          <w:szCs w:val="22"/>
        </w:rPr>
        <w:t xml:space="preserve"> ploča</w:t>
      </w:r>
    </w:p>
    <w:p w:rsidRDefault="009A3A84" w:rsidP="00C74209" w:rsidR="009A3A8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 dužniku</w:t>
      </w:r>
    </w:p>
    <w:p w:rsidRDefault="009A3A84" w:rsidP="00C74209" w:rsidR="009A3A84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 povjereniku Vinka Ivanković</w:t>
      </w:r>
    </w:p>
    <w:p w:rsidRDefault="0059602F" w:rsidP="0059602F" w:rsidR="0059602F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C042CE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31714">
        <w:rPr>
          <w:b/>
          <w:sz w:val="22"/>
          <w:szCs w:val="22"/>
        </w:rPr>
        <w:t>8</w:t>
      </w:r>
      <w:r w:rsidR="00D964F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6</w:t>
      </w:r>
      <w:r w:rsidR="00D964F0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D964F0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62E47"/>
    <w:rsid w:val="00083B34"/>
    <w:rsid w:val="000A746F"/>
    <w:rsid w:val="000A77D7"/>
    <w:rsid w:val="000D59BE"/>
    <w:rsid w:val="001C365E"/>
    <w:rsid w:val="001E0104"/>
    <w:rsid w:val="0021651E"/>
    <w:rsid w:val="00396F19"/>
    <w:rsid w:val="00400A17"/>
    <w:rsid w:val="004806D7"/>
    <w:rsid w:val="00536B26"/>
    <w:rsid w:val="0055592E"/>
    <w:rsid w:val="0059602F"/>
    <w:rsid w:val="005B2238"/>
    <w:rsid w:val="00652580"/>
    <w:rsid w:val="00727DED"/>
    <w:rsid w:val="00831714"/>
    <w:rsid w:val="008D41BF"/>
    <w:rsid w:val="00961ADF"/>
    <w:rsid w:val="00992253"/>
    <w:rsid w:val="009A3A84"/>
    <w:rsid w:val="009C5511"/>
    <w:rsid w:val="009C72A9"/>
    <w:rsid w:val="00A100B2"/>
    <w:rsid w:val="00AC3437"/>
    <w:rsid w:val="00C042CE"/>
    <w:rsid w:val="00C74209"/>
    <w:rsid w:val="00C82004"/>
    <w:rsid w:val="00CB21DD"/>
    <w:rsid w:val="00CB6CB1"/>
    <w:rsid w:val="00D128BD"/>
    <w:rsid w:val="00D76B3B"/>
    <w:rsid w:val="00D964F0"/>
    <w:rsid w:val="00E449F5"/>
    <w:rsid w:val="00E6256C"/>
    <w:rsid w:val="00ED402A"/>
    <w:rsid w:val="00F763F3"/>
    <w:rsid w:val="00FA52B0"/>
    <w:rsid w:val="00FB6773"/>
    <w:rsid w:val="00FC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961A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B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B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B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B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961A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B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2016.</izvorni_sadrzaj>
    <derivirana_varijabla naziv="DomainObject.Predmet.DatumRjesavanja_1">10.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I,II,III,IV,V,VI dio</izvorni_sadrzaj>
    <derivirana_varijabla naziv="DomainObject.Predmet.PrimjedbaSuca_1">I,II,III,IV,V,VI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TRENTO društvo s ograničenom odgovornošću za proizvodnju i trgovinu</izvorni_sadrzaj>
    <derivirana_varijabla naziv="DomainObject.Predmet.ProtustrankaFormated_1">  TRENTO društvo s ograničenom odgovornošću za proizvodnju i trgovinu</derivirana_varijabla>
  </DomainObject.Predmet.ProtustrankaFormated>
  <DomainObject.Predmet.ProtustrankaFormatedOIB>
    <izvorni_sadrzaj>  TRENTO društvo s ograničenom odgovornošću za proizvodnju i trgovinu, OIB 90225857729</izvorni_sadrzaj>
    <derivirana_varijabla naziv="DomainObject.Predmet.ProtustrankaFormatedOIB_1">  TRENTO društvo s ograničenom odgovornošću za proizvodnju i trgovinu, OIB 90225857729</derivirana_varijabla>
  </DomainObject.Predmet.ProtustrankaFormatedOIB>
  <DomainObject.Predmet.ProtustrankaFormatedWithAdress>
    <izvorni_sadrzaj> TRENTO društvo s ograničenom odgovornošću za proizvodnju i trgovinu, Ivandol 58 , 34000 Ivandol</izvorni_sadrzaj>
    <derivirana_varijabla naziv="DomainObject.Predmet.ProtustrankaFormatedWithAdress_1"> TRENTO društvo s ograničenom odgovornošću za proizvodnju i trgovinu, Ivandol 58 , 34000 Ivandol</derivirana_varijabla>
  </DomainObject.Predmet.ProtustrankaFormatedWithAdress>
  <DomainObject.Predmet.ProtustrankaFormatedWithAdressOIB>
    <izvorni_sadrzaj> TRENTO društvo s ograničenom odgovornošću za proizvodnju i trgovinu, OIB 90225857729, Ivandol 58 , 34000 Ivandol</izvorni_sadrzaj>
    <derivirana_varijabla naziv="DomainObject.Predmet.ProtustrankaFormatedWithAdressOIB_1"> TRENTO društvo s ograničenom odgovornošću za proizvodnju i trgovinu, OIB 90225857729, Ivandol 58 , 34000 Ivandol</derivirana_varijabla>
  </DomainObject.Predmet.ProtustrankaFormatedWithAdressOIB>
  <DomainObject.Predmet.ProtustrankaWithAdress>
    <izvorni_sadrzaj>TRENTO društvo s ograničenom odgovornošću za proizvodnju i trgovinu Ivandol 58 , 34000 Ivandol</izvorni_sadrzaj>
    <derivirana_varijabla naziv="DomainObject.Predmet.ProtustrankaWithAdress_1">TRENTO društvo s ograničenom odgovornošću za proizvodnju i trgovinu Ivandol 58 , 34000 Ivandol</derivirana_varijabla>
  </DomainObject.Predmet.ProtustrankaWithAdress>
  <DomainObject.Predmet.ProtustrankaWithAdressOIB>
    <izvorni_sadrzaj>TRENTO društvo s ograničenom odgovornošću za proizvodnju i trgovinu, OIB 90225857729, Ivandol 58 , 34000 Ivandol</izvorni_sadrzaj>
    <derivirana_varijabla naziv="DomainObject.Predmet.ProtustrankaWithAdressOIB_1">TRENTO društvo s ograničenom odgovornošću za proizvodnju i trgovinu, OIB 90225857729, Ivandol 58 , 34000 Ivandol</derivirana_varijabla>
  </DomainObject.Predmet.ProtustrankaWithAdressOIB>
  <DomainObject.Predmet.ProtustrankaNazivFormated>
    <izvorni_sadrzaj>TRENTO društvo s ograničenom odgovornošću za proizvodnju i trgovinu</izvorni_sadrzaj>
    <derivirana_varijabla naziv="DomainObject.Predmet.ProtustrankaNazivFormated_1">TRENTO društvo s ograničenom odgovornošću za proizvodnju i trgovinu</derivirana_varijabla>
  </DomainObject.Predmet.ProtustrankaNazivFormated>
  <DomainObject.Predmet.ProtustrankaNazivFormatedOIB>
    <izvorni_sadrzaj>TRENTO društvo s ograničenom odgovornošću za proizvodnju i trgovinu, OIB 90225857729</izvorni_sadrzaj>
    <derivirana_varijabla naziv="DomainObject.Predmet.ProtustrankaNazivFormatedOIB_1">TRENTO društvo s ograničenom odgovornošću za proizvodnju i trgovinu, OIB 90225857729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društvo s ograničenom odgovornošću za proizvodnju i trgovinu</izvorni_sadrzaj>
    <derivirana_varijabla naziv="DomainObject.Predmet.StrankaFormated_1">  TRENTO društvo s ograničenom odgovornošću za proizvodnju i trgovinu</derivirana_varijabla>
  </DomainObject.Predmet.StrankaFormated>
  <DomainObject.Predmet.StrankaFormatedOIB>
    <izvorni_sadrzaj>  TRENTO društvo s ograničenom odgovornošću za proizvodnju i trgovinu, OIB 90225857729</izvorni_sadrzaj>
    <derivirana_varijabla naziv="DomainObject.Predmet.StrankaFormatedOIB_1">  TRENTO društvo s ograničenom odgovornošću za proizvodnju i trgovinu, OIB 90225857729</derivirana_varijabla>
  </DomainObject.Predmet.StrankaFormatedOIB>
  <DomainObject.Predmet.StrankaFormatedWithAdress>
    <izvorni_sadrzaj> TRENTO društvo s ograničenom odgovornošću za proizvodnju i trgovinu, Ivandol 58 , 34000 Ivandol</izvorni_sadrzaj>
    <derivirana_varijabla naziv="DomainObject.Predmet.StrankaFormatedWithAdress_1"> TRENTO društvo s ograničenom odgovornošću za proizvodnju i trgovinu, Ivandol 58 , 34000 Ivandol</derivirana_varijabla>
  </DomainObject.Predmet.StrankaFormatedWithAdress>
  <DomainObject.Predmet.StrankaFormatedWithAdressOIB>
    <izvorni_sadrzaj> TRENTO društvo s ograničenom odgovornošću za proizvodnju i trgovinu, OIB 90225857729, Ivandol 58 , 34000 Ivandol</izvorni_sadrzaj>
    <derivirana_varijabla naziv="DomainObject.Predmet.StrankaFormatedWithAdressOIB_1"> TRENTO društvo s ograničenom odgovornošću za proizvodnju i trgovinu, OIB 90225857729, Ivandol 58 , 34000 Ivandol</derivirana_varijabla>
  </DomainObject.Predmet.StrankaFormatedWithAdressOIB>
  <DomainObject.Predmet.StrankaWithAdress>
    <izvorni_sadrzaj>TRENTO društvo s ograničenom odgovornošću za proizvodnju i trgovinu Ivandol 58 ,34000 Ivandol</izvorni_sadrzaj>
    <derivirana_varijabla naziv="DomainObject.Predmet.StrankaWithAdress_1">TRENTO društvo s ograničenom odgovornošću za proizvodnju i trgovinu Ivandol 58 ,34000 Ivandol</derivirana_varijabla>
  </DomainObject.Predmet.StrankaWithAdress>
  <DomainObject.Predmet.StrankaWithAdressOIB>
    <izvorni_sadrzaj>TRENTO društvo s ograničenom odgovornošću za proizvodnju i trgovinu, OIB 90225857729, Ivandol 58 ,34000 Ivandol</izvorni_sadrzaj>
    <derivirana_varijabla naziv="DomainObject.Predmet.StrankaWithAdressOIB_1">TRENTO društvo s ograničenom odgovornošću za proizvodnju i trgovinu, OIB 90225857729, Ivandol 58 ,34000 Ivandol</derivirana_varijabla>
  </DomainObject.Predmet.StrankaWithAdressOIB>
  <DomainObject.Predmet.StrankaNazivFormated>
    <izvorni_sadrzaj>TRENTO društvo s ograničenom odgovornošću za proizvodnju i trgovinu</izvorni_sadrzaj>
    <derivirana_varijabla naziv="DomainObject.Predmet.StrankaNazivFormated_1">TRENTO društvo s ograničenom odgovornošću za proizvodnju i trgovinu</derivirana_varijabla>
  </DomainObject.Predmet.StrankaNazivFormated>
  <DomainObject.Predmet.StrankaNazivFormatedOIB>
    <izvorni_sadrzaj>TRENTO društvo s ograničenom odgovornošću za proizvodnju i trgovinu, OIB 90225857729</izvorni_sadrzaj>
    <derivirana_varijabla naziv="DomainObject.Predmet.StrankaNazivFormatedOIB_1">TRENTO društvo s ograničenom odgovornošću za proizvodnju i trgovinu, OIB 90225857729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TRENTO društvo s ograničenom odgovornošću za proizvodnju i trgovinu</item>
    </izvorni_sadrzaj>
    <derivirana_varijabla naziv="DomainObject.Predmet.StrankaListFormated_1">
      <item>TRENTO društvo s ograničenom odgovornošću za proizvodnju i trgovinu</item>
    </derivirana_varijabla>
  </DomainObject.Predmet.StrankaListFormated>
  <DomainObject.Predmet.StrankaListFormatedOIB>
    <izvorni_sadrzaj>
      <item>TRENTO društvo s ograničenom odgovornošću za proizvodnju i trgovinu, OIB 90225857729</item>
    </izvorni_sadrzaj>
    <derivirana_varijabla naziv="DomainObject.Predmet.StrankaListFormatedOIB_1">
      <item>TRENTO društvo s ograničenom odgovornošću za proizvodnju i trgovinu, OIB 90225857729</item>
    </derivirana_varijabla>
  </DomainObject.Predmet.StrankaListFormatedOIB>
  <DomainObject.Predmet.StrankaListFormatedWithAdress>
    <izvorni_sadrzaj>
      <item>TRENTO društvo s ograničenom odgovornošću za proizvodnju i trgovinu, Ivandol 58 , 34000 Ivandol</item>
    </izvorni_sadrzaj>
    <derivirana_varijabla naziv="DomainObject.Predmet.StrankaListFormatedWithAdress_1">
      <item>TRENTO društvo s ograničenom odgovornošću za proizvodnju i trgovinu, Ivandol 58 , 34000 Ivandol</item>
    </derivirana_varijabla>
  </DomainObject.Predmet.StrankaListFormatedWithAdress>
  <DomainObject.Predmet.StrankaListFormatedWithAdressOIB>
    <izvorni_sadrzaj>
      <item>TRENTO društvo s ograničenom odgovornošću za proizvodnju i trgovinu, OIB 90225857729, Ivandol 58 , 34000 Ivandol</item>
    </izvorni_sadrzaj>
    <derivirana_varijabla naziv="DomainObject.Predmet.StrankaListFormatedWithAdressOIB_1">
      <item>TRENTO društvo s ograničenom odgovornošću za proizvodnju i trgovinu, OIB 90225857729, Ivandol 58 , 34000 Ivandol</item>
    </derivirana_varijabla>
  </DomainObject.Predmet.StrankaListFormatedWithAdressOIB>
  <DomainObject.Predmet.StrankaListNazivFormated>
    <izvorni_sadrzaj>
      <item>TRENTO društvo s ograničenom odgovornošću za proizvodnju i trgovinu</item>
    </izvorni_sadrzaj>
    <derivirana_varijabla naziv="DomainObject.Predmet.StrankaListNazivFormated_1">
      <item>TRENTO društvo s ograničenom odgovornošću za proizvodnju i trgovinu</item>
    </derivirana_varijabla>
  </DomainObject.Predmet.StrankaListNazivFormated>
  <DomainObject.Predmet.StrankaListNazivFormatedOIB>
    <izvorni_sadrzaj>
      <item>TRENTO društvo s ograničenom odgovornošću za proizvodnju i trgovinu, OIB 90225857729</item>
    </izvorni_sadrzaj>
    <derivirana_varijabla naziv="DomainObject.Predmet.StrankaListNazivFormatedOIB_1">
      <item>TRENTO društvo s ograničenom odgovornošću za proizvodnju i trgovinu, OIB 90225857729</item>
    </derivirana_varijabla>
  </DomainObject.Predmet.StrankaListNazivFormatedOIB>
  <DomainObject.Predmet.ProtuStrankaListFormated>
    <izvorni_sadrzaj>
      <item>TRENTO društvo s ograničenom odgovornošću za proizvodnju i trgovinu</item>
    </izvorni_sadrzaj>
    <derivirana_varijabla naziv="DomainObject.Predmet.ProtuStrankaListFormated_1">
      <item>TRENTO društvo s ograničenom odgovornošću za proizvodnju i trgovinu</item>
    </derivirana_varijabla>
  </DomainObject.Predmet.ProtuStrankaListFormated>
  <DomainObject.Predmet.ProtuStrankaListFormatedOIB>
    <izvorni_sadrzaj>
      <item>TRENTO društvo s ograničenom odgovornošću za proizvodnju i trgovinu, OIB 90225857729</item>
    </izvorni_sadrzaj>
    <derivirana_varijabla naziv="DomainObject.Predmet.ProtuStrankaListFormatedOIB_1">
      <item>TRENTO društvo s ograničenom odgovornošću za proizvodnju i trgovinu, OIB 90225857729</item>
    </derivirana_varijabla>
  </DomainObject.Predmet.ProtuStrankaListFormatedOIB>
  <DomainObject.Predmet.ProtuStrankaListFormatedWithAdress>
    <izvorni_sadrzaj>
      <item>TRENTO društvo s ograničenom odgovornošću za proizvodnju i trgovinu, Ivandol 58 , 34000 Ivandol</item>
    </izvorni_sadrzaj>
    <derivirana_varijabla naziv="DomainObject.Predmet.ProtuStrankaListFormatedWithAdress_1">
      <item>TRENTO društvo s ograničenom odgovornošću za proizvodnju i trgovinu, Ivandol 58 , 34000 Ivandol</item>
    </derivirana_varijabla>
  </DomainObject.Predmet.ProtuStrankaListFormatedWithAdress>
  <DomainObject.Predmet.ProtuStrankaListFormatedWithAdressOIB>
    <izvorni_sadrzaj>
      <item>TRENTO društvo s ograničenom odgovornošću za proizvodnju i trgovinu, OIB 90225857729, Ivandol 58 , 34000 Ivandol</item>
    </izvorni_sadrzaj>
    <derivirana_varijabla naziv="DomainObject.Predmet.ProtuStrankaListFormatedWithAdressOIB_1">
      <item>TRENTO društvo s ograničenom odgovornošću za proizvodnju i trgovinu, OIB 90225857729, Ivandol 58 , 34000 Ivandol</item>
    </derivirana_varijabla>
  </DomainObject.Predmet.ProtuStrankaListFormatedWithAdressOIB>
  <DomainObject.Predmet.ProtuStrankaListNazivFormated>
    <izvorni_sadrzaj>
      <item>TRENTO društvo s ograničenom odgovornošću za proizvodnju i trgovinu</item>
    </izvorni_sadrzaj>
    <derivirana_varijabla naziv="DomainObject.Predmet.ProtuStrankaListNazivFormated_1">
      <item>TRENTO društvo s ograničenom odgovornošću za proizvodnju i trgovinu</item>
    </derivirana_varijabla>
  </DomainObject.Predmet.ProtuStrankaListNazivFormated>
  <DomainObject.Predmet.ProtuStrankaListNazivFormatedOIB>
    <izvorni_sadrzaj>
      <item>TRENTO društvo s ograničenom odgovornošću za proizvodnju i trgovinu, OIB 90225857729</item>
    </izvorni_sadrzaj>
    <derivirana_varijabla naziv="DomainObject.Predmet.ProtuStrankaListNazivFormatedOIB_1">
      <item>TRENTO društvo s ograničenom odgovornošću za proizvodnju i trgovinu, OIB 90225857729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društvo s ograničenom odgovornošću za proizvodnju i trgovinu</izvorni_sadrzaj>
    <derivirana_varijabla naziv="DomainObject.Predmet.StrankaIDrugi_1">TRENTO društvo s ograničenom odgovornošću za proizvodnju i trgovinu</derivirana_varijabla>
  </DomainObject.Predmet.StrankaIDrugi>
  <DomainObject.Predmet.ProtustrankaIDrugi>
    <izvorni_sadrzaj>TRENTO društvo s ograničenom odgovornošću za proizvodnju i trgovinu</izvorni_sadrzaj>
    <derivirana_varijabla naziv="DomainObject.Predmet.ProtustrankaIDrugi_1">TRENTO društvo s ograničenom odgovornošću za proizvodnju i trgovinu</derivirana_varijabla>
  </DomainObject.Predmet.ProtustrankaIDrugi>
  <DomainObject.Predmet.StrankaIDrugiAdressOIB>
    <izvorni_sadrzaj>TRENTO društvo s ograničenom odgovornošću za proizvodnju i trgovinu, OIB 90225857729, Ivandol 58 , 34000 Ivandol</izvorni_sadrzaj>
    <derivirana_varijabla naziv="DomainObject.Predmet.StrankaIDrugiAdressOIB_1">TRENTO društvo s ograničenom odgovornošću za proizvodnju i trgovinu, OIB 90225857729, Ivandol 58 , 34000 Ivandol</derivirana_varijabla>
  </DomainObject.Predmet.StrankaIDrugiAdressOIB>
  <DomainObject.Predmet.ProtustrankaIDrugiAdressOIB>
    <izvorni_sadrzaj>TRENTO društvo s ograničenom odgovornošću za proizvodnju i trgovinu, OIB 90225857729, Ivandol 58 , 34000 Ivandol</izvorni_sadrzaj>
    <derivirana_varijabla naziv="DomainObject.Predmet.ProtustrankaIDrugiAdressOIB_1">TRENTO društvo s ograničenom odgovornošću za proizvodnju i trgovinu, OIB 90225857729, Ivandol 58 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2016.</izvorni_sadrzaj>
    <derivirana_varijabla naziv="DomainObject.Predmet.OdlukaRjesenje.DatumDonosenjaOdluke_1">9.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St-229/2016-69</izvorni_sadrzaj>
    <derivirana_varijabla naziv="DomainObject.Predmet.OdlukaRjesenje.Oznaka_1">St-229/2016-69</derivirana_varijabla>
  </DomainObject.Predmet.OdlukaRjesenje.Oznaka>
  <DomainObject.Predmet.SudioniciListNaziv>
    <izvorni_sadrzaj>
      <item>TRENTO društvo s ograničenom odgovornošću za proizvodnju i trgovinu</item>
      <item>TRENTO društvo s ograničenom odgovornošću za proizvodnju i trgovinu</item>
    </izvorni_sadrzaj>
    <derivirana_varijabla naziv="DomainObject.Predmet.SudioniciListNaziv_1">
      <item>TRENTO društvo s ograničenom odgovornošću za proizvodnju i trgovinu</item>
      <item>TRENTO društvo s ograničenom odgovornošću za proizvodnju i trgovinu</item>
    </derivirana_varijabla>
  </DomainObject.Predmet.SudioniciListNaziv>
  <DomainObject.Predmet.SudioniciListAdressOIB>
    <izvorni_sadrzaj>
      <item>TRENTO društvo s ograničenom odgovornošću za proizvodnju i trgovinu, OIB 90225857729, Ivandol 58 ,34000 Ivandol</item>
      <item>TRENTO društvo s ograničenom odgovornošću za proizvodnju i trgovinu, OIB 90225857729, Ivandol 58 ,34000 Ivandol</item>
    </izvorni_sadrzaj>
    <derivirana_varijabla naziv="DomainObject.Predmet.SudioniciListAdressOIB_1">
      <item>TRENTO društvo s ograničenom odgovornošću za proizvodnju i trgovinu, OIB 90225857729, Ivandol 58 ,34000 Ivandol</item>
      <item>TRENTO društvo s ograničenom odgovornošću za proizvodnju i trgovinu, OIB 90225857729, Ivandol 58 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90225857729</item>
      <item>, OIB 90225857729</item>
    </izvorni_sadrzaj>
    <derivirana_varijabla naziv="DomainObject.Predmet.SudioniciListNazivOIB_1">
      <item>, OIB 90225857729</item>
      <item>, OIB 90225857729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307</properties:Words>
  <properties:Characters>1560</properties:Characters>
  <properties:Lines>81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2016-06-24T09:19:00Z</dcterms:created>
  <dc:creator>bconka</dc:creator>
  <cp:lastModifiedBy>wsadmin</cp:lastModifiedBy>
  <cp:lastPrinted>2016-06-28T09:26:00Z</cp:lastPrinted>
  <dcterms:modified xmlns:xsi="http://www.w3.org/2001/XMLSchema-instance" xsi:type="dcterms:W3CDTF">2016-06-28T09:28:00Z</dcterms:modified>
  <cp:revision>8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